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D3FAA" w:rsidRPr="003D3FAA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3D3FAA" w:rsidRPr="003D3FAA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3D3FAA" w:rsidRPr="003D3FAA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3D3FAA" w:rsidRPr="003D3FA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3D3FAA" w:rsidRPr="003D3FAA">
        <w:rPr>
          <w:rFonts w:eastAsia="Arial"/>
          <w:b/>
          <w:kern w:val="3"/>
          <w:sz w:val="24"/>
          <w:szCs w:val="24"/>
          <w:lang w:eastAsia="zh-CN"/>
        </w:rPr>
        <w:t>ул.Марджани</w:t>
      </w:r>
      <w:proofErr w:type="spellEnd"/>
      <w:r w:rsidR="003D3FAA" w:rsidRPr="003D3FAA">
        <w:rPr>
          <w:rFonts w:eastAsia="Arial"/>
          <w:b/>
          <w:kern w:val="3"/>
          <w:sz w:val="24"/>
          <w:szCs w:val="24"/>
          <w:lang w:eastAsia="zh-CN"/>
        </w:rPr>
        <w:t>, д.8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3D3FAA" w:rsidRPr="003D3FAA" w:rsidRDefault="0010435B" w:rsidP="003D3FA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750E4" w:rsidRPr="008750E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D3FAA" w:rsidRPr="003D3FAA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D3FAA" w:rsidRPr="003D3FAA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F4615A" w:rsidRDefault="003D3FAA" w:rsidP="003D3FA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 w:rsidRPr="003D3FAA">
        <w:rPr>
          <w:b/>
          <w:color w:val="000000"/>
          <w:kern w:val="3"/>
          <w:sz w:val="24"/>
          <w:szCs w:val="24"/>
          <w:lang w:eastAsia="zh-CN" w:bidi="hi-IN"/>
        </w:rPr>
        <w:t>3 500 000,00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3D3FAA">
        <w:rPr>
          <w:b/>
          <w:bCs/>
          <w:color w:val="000000"/>
          <w:kern w:val="3"/>
          <w:sz w:val="24"/>
          <w:szCs w:val="24"/>
          <w:lang w:eastAsia="zh-CN" w:bidi="hi-IN"/>
        </w:rPr>
        <w:t>105 000,00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3D3FAA">
        <w:rPr>
          <w:b/>
          <w:bCs/>
          <w:color w:val="000000"/>
          <w:kern w:val="3"/>
          <w:sz w:val="24"/>
          <w:szCs w:val="24"/>
          <w:lang w:eastAsia="zh-CN" w:bidi="hi-IN"/>
        </w:rPr>
        <w:t>52 500,00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3FAA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50E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6285B-9EA4-4C9C-A522-03010E3D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296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2024-06-19T06:26:00Z</dcterms:created>
  <dcterms:modified xsi:type="dcterms:W3CDTF">2024-07-01T10:43:00Z</dcterms:modified>
</cp:coreProperties>
</file>